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38E" w:rsidRDefault="004D338E" w:rsidP="004D3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MATHEWES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D338E" w:rsidRDefault="004D338E" w:rsidP="004D3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Edgefield, Norfolk. Yeoman.</w:t>
      </w:r>
    </w:p>
    <w:p w:rsidR="004D338E" w:rsidRDefault="004D338E" w:rsidP="004D338E">
      <w:pPr>
        <w:rPr>
          <w:rFonts w:ascii="Times New Roman" w:hAnsi="Times New Roman" w:cs="Times New Roman"/>
        </w:rPr>
      </w:pPr>
    </w:p>
    <w:p w:rsidR="004D338E" w:rsidRDefault="004D338E" w:rsidP="004D338E">
      <w:pPr>
        <w:rPr>
          <w:rFonts w:ascii="Times New Roman" w:hAnsi="Times New Roman" w:cs="Times New Roman"/>
        </w:rPr>
      </w:pPr>
    </w:p>
    <w:p w:rsidR="004D338E" w:rsidRDefault="004D338E" w:rsidP="004D3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Dunne of Bale(q.v.) brought a plaint of debt against him.</w:t>
      </w:r>
    </w:p>
    <w:p w:rsidR="004D338E" w:rsidRDefault="004D338E" w:rsidP="004D3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4D338E" w:rsidRDefault="004D338E" w:rsidP="004D338E">
      <w:pPr>
        <w:rPr>
          <w:rFonts w:ascii="Times New Roman" w:hAnsi="Times New Roman" w:cs="Times New Roman"/>
        </w:rPr>
      </w:pPr>
    </w:p>
    <w:p w:rsidR="004D338E" w:rsidRDefault="004D338E" w:rsidP="004D338E">
      <w:pPr>
        <w:rPr>
          <w:rFonts w:ascii="Times New Roman" w:hAnsi="Times New Roman" w:cs="Times New Roman"/>
        </w:rPr>
      </w:pPr>
    </w:p>
    <w:p w:rsidR="004D338E" w:rsidRDefault="004D338E" w:rsidP="004D33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September 2017</w:t>
      </w:r>
    </w:p>
    <w:p w:rsidR="006B2F86" w:rsidRPr="00E71FC3" w:rsidRDefault="004D338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338E" w:rsidRDefault="004D338E" w:rsidP="00E71FC3">
      <w:r>
        <w:separator/>
      </w:r>
    </w:p>
  </w:endnote>
  <w:endnote w:type="continuationSeparator" w:id="0">
    <w:p w:rsidR="004D338E" w:rsidRDefault="004D338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338E" w:rsidRDefault="004D338E" w:rsidP="00E71FC3">
      <w:r>
        <w:separator/>
      </w:r>
    </w:p>
  </w:footnote>
  <w:footnote w:type="continuationSeparator" w:id="0">
    <w:p w:rsidR="004D338E" w:rsidRDefault="004D338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38E"/>
    <w:rsid w:val="001A7C09"/>
    <w:rsid w:val="004D338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3B7D4B-7098-4119-8A0E-0BBB8B652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338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D33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2017-09-30T20:43:00Z</dcterms:created>
  <dcterms:modified xsi:type="dcterms:W3CDTF">2017-09-30T20:43:00Z</dcterms:modified>
</cp:coreProperties>
</file>